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327" w:rsidRPr="001A7273" w:rsidRDefault="00F83E00">
      <w:pPr>
        <w:rPr>
          <w:rFonts w:ascii="Sylfaen" w:hAnsi="Sylfaen"/>
          <w:b/>
          <w:lang w:val="ka-GE"/>
        </w:rPr>
      </w:pPr>
      <w:r w:rsidRPr="001A7273">
        <w:rPr>
          <w:rFonts w:ascii="Sylfaen" w:hAnsi="Sylfaen"/>
          <w:b/>
          <w:lang w:val="ka-GE"/>
        </w:rPr>
        <w:t>ავტოგასამართისადგური „ლილო“</w:t>
      </w:r>
    </w:p>
    <w:p w:rsidR="00F83E00" w:rsidRDefault="00F83E00">
      <w:pPr>
        <w:rPr>
          <w:rFonts w:ascii="Sylfaen" w:hAnsi="Sylfaen"/>
          <w:lang w:val="ka-GE"/>
        </w:rPr>
      </w:pPr>
      <w:r w:rsidRPr="00F83E00">
        <w:rPr>
          <w:rFonts w:ascii="Sylfaen" w:hAnsi="Sylfaen"/>
          <w:noProof/>
        </w:rPr>
        <w:drawing>
          <wp:inline distT="0" distB="0" distL="0" distR="0">
            <wp:extent cx="1828800" cy="2437873"/>
            <wp:effectExtent l="0" t="0" r="0" b="635"/>
            <wp:docPr id="3" name="Picture 3" descr="\\wss02\Home$\rburdiladze\Desktop\ლილო\ლილო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wss02\Home$\rburdiladze\Desktop\ლილო\ლილო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943" cy="2455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F83E00">
        <w:rPr>
          <w:rFonts w:ascii="Sylfaen" w:hAnsi="Sylfaen"/>
          <w:noProof/>
        </w:rPr>
        <w:drawing>
          <wp:anchor distT="0" distB="0" distL="114300" distR="114300" simplePos="0" relativeHeight="251658240" behindDoc="0" locked="0" layoutInCell="1" allowOverlap="1">
            <wp:simplePos x="914400" y="1216550"/>
            <wp:positionH relativeFrom="column">
              <wp:align>left</wp:align>
            </wp:positionH>
            <wp:positionV relativeFrom="paragraph">
              <wp:align>top</wp:align>
            </wp:positionV>
            <wp:extent cx="1796995" cy="2395474"/>
            <wp:effectExtent l="0" t="0" r="0" b="5080"/>
            <wp:wrapSquare wrapText="bothSides"/>
            <wp:docPr id="2" name="Picture 2" descr="\\wss02\Home$\rburdiladze\Desktop\ლილო\ლილო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wss02\Home$\rburdiladze\Desktop\ლილო\ლილო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995" cy="239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ylfaen" w:hAnsi="Sylfaen"/>
          <w:lang w:val="ka-GE"/>
        </w:rPr>
        <w:br w:type="textWrapping" w:clear="all"/>
      </w:r>
      <w:r w:rsidR="002044F8" w:rsidRPr="002044F8">
        <w:rPr>
          <w:rFonts w:ascii="Sylfaen" w:hAnsi="Sylfaen"/>
          <w:noProof/>
        </w:rPr>
        <w:drawing>
          <wp:inline distT="0" distB="0" distL="0" distR="0">
            <wp:extent cx="1892410" cy="2526918"/>
            <wp:effectExtent l="0" t="0" r="0" b="6985"/>
            <wp:docPr id="4" name="Picture 4" descr="\\wss02\Home$\rburdiladze\Desktop\ლილო\ლილო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wss02\Home$\rburdiladze\Desktop\ლილო\ლილო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907" cy="25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44F8" w:rsidRPr="002044F8">
        <w:rPr>
          <w:rFonts w:ascii="Sylfaen" w:hAnsi="Sylfaen"/>
          <w:noProof/>
        </w:rPr>
        <w:drawing>
          <wp:inline distT="0" distB="0" distL="0" distR="0" wp14:anchorId="053AFDFD" wp14:editId="432E8005">
            <wp:extent cx="1894394" cy="2525312"/>
            <wp:effectExtent l="0" t="0" r="0" b="8890"/>
            <wp:docPr id="7" name="Picture 7" descr="\\wss02\Home$\rburdiladze\Desktop\ლილო\ლილო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wss02\Home$\rburdiladze\Desktop\ლილო\ლილო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693" cy="2552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44F8" w:rsidRDefault="002044F8">
      <w:pPr>
        <w:rPr>
          <w:rFonts w:ascii="Sylfaen" w:hAnsi="Sylfaen"/>
          <w:lang w:val="ka-GE"/>
        </w:rPr>
      </w:pPr>
    </w:p>
    <w:p w:rsidR="002044F8" w:rsidRDefault="00F77E4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სატრანსფორმატორო ქვესადგური ტექნიკურად გამართულია.</w:t>
      </w:r>
    </w:p>
    <w:p w:rsidR="00F77E4F" w:rsidRPr="00F83E00" w:rsidRDefault="00F77E4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საჭიროა წარწერები და უსაბრთ</w:t>
      </w:r>
      <w:r w:rsidR="001A7273">
        <w:rPr>
          <w:rFonts w:ascii="Sylfaen" w:hAnsi="Sylfaen"/>
          <w:lang w:val="ka-GE"/>
        </w:rPr>
        <w:t>ხოების პლაკატები.</w:t>
      </w:r>
    </w:p>
    <w:sectPr w:rsidR="00F77E4F" w:rsidRPr="00F83E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E00"/>
    <w:rsid w:val="001A7273"/>
    <w:rsid w:val="002044F8"/>
    <w:rsid w:val="002E3327"/>
    <w:rsid w:val="00F77E4F"/>
    <w:rsid w:val="00F8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C59DE"/>
  <w15:chartTrackingRefBased/>
  <w15:docId w15:val="{93E006CD-D873-453D-B7F6-4219AD3B5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86DE8EF2</Template>
  <TotalTime>34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rburdiladze</dc:creator>
  <cp:keywords/>
  <dc:description/>
  <cp:lastModifiedBy>rburdiladze</cp:lastModifiedBy>
  <cp:revision>1</cp:revision>
  <dcterms:created xsi:type="dcterms:W3CDTF">2022-05-10T09:41:00Z</dcterms:created>
  <dcterms:modified xsi:type="dcterms:W3CDTF">2022-05-10T10:15:00Z</dcterms:modified>
</cp:coreProperties>
</file>